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FEB" w:rsidRDefault="00302FEB">
      <w:pPr>
        <w:rPr>
          <w:sz w:val="24"/>
          <w:szCs w:val="24"/>
        </w:rPr>
      </w:pPr>
      <w:r>
        <w:rPr>
          <w:sz w:val="24"/>
          <w:szCs w:val="24"/>
        </w:rPr>
        <w:t>ADI SOYADI:                                                                                                                                                      20/12/2010</w:t>
      </w:r>
    </w:p>
    <w:p w:rsidR="00302FEB" w:rsidRPr="00E8431B" w:rsidRDefault="00302FEB">
      <w:pPr>
        <w:rPr>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445.7pt;margin-top:13.45pt;width:73.5pt;height:93.75pt;z-index:-251671552;visibility:visible">
            <v:imagedata r:id="rId4" o:title=""/>
          </v:shape>
        </w:pict>
      </w:r>
      <w:r>
        <w:rPr>
          <w:noProof/>
          <w:lang w:eastAsia="tr-TR"/>
        </w:rPr>
        <w:pict>
          <v:shape id="Resim 6" o:spid="_x0000_s1027" type="#_x0000_t75" style="position:absolute;margin-left:375.2pt;margin-top:38.95pt;width:63pt;height:1in;z-index:-251674624;visibility:visible" wrapcoords="5657 675 3086 2475 2571 3600 771 7875 514 8775 257 11475 2571 15525 9514 18675 10543 18675 15943 18675 17229 18675 21086 15975 21343 11475 20314 9450 16200 4275 16457 3150 14400 900 12600 675 5657 675">
            <v:imagedata r:id="rId5" o:title=""/>
            <w10:wrap type="tight"/>
          </v:shape>
        </w:pict>
      </w:r>
      <w:r>
        <w:rPr>
          <w:sz w:val="24"/>
          <w:szCs w:val="24"/>
        </w:rPr>
        <w:br/>
      </w:r>
      <w:r w:rsidRPr="00E8431B">
        <w:rPr>
          <w:sz w:val="24"/>
          <w:szCs w:val="24"/>
        </w:rPr>
        <w:t>Aşağıdaki varlikların uzunluklarının hangi birimlerle ifade edilmesi doğru olur?</w:t>
      </w:r>
    </w:p>
    <w:p w:rsidR="00302FEB" w:rsidRDefault="00302FEB">
      <w:r>
        <w:rPr>
          <w:noProof/>
          <w:lang w:eastAsia="tr-TR"/>
        </w:rPr>
        <w:pict>
          <v:shape id="Resim 4" o:spid="_x0000_s1028" type="#_x0000_t75" style="position:absolute;margin-left:15.2pt;margin-top:9.95pt;width:78pt;height:61.5pt;z-index:-251670528;visibility:visible">
            <v:imagedata r:id="rId6" o:title=""/>
          </v:shape>
        </w:pict>
      </w:r>
      <w:r>
        <w:rPr>
          <w:noProof/>
          <w:lang w:eastAsia="tr-TR"/>
        </w:rPr>
        <w:pict>
          <v:shape id="Resim 5" o:spid="_x0000_s1029" type="#_x0000_t75" style="position:absolute;margin-left:106.7pt;margin-top:9.95pt;width:108pt;height:57.75pt;z-index:-251673600;visibility:visible" wrapcoords="-150 0 -150 21319 21600 21319 21600 0 -150 0">
            <v:imagedata r:id="rId7" o:title=""/>
            <w10:wrap type="tight"/>
          </v:shape>
        </w:pict>
      </w:r>
      <w:r>
        <w:rPr>
          <w:noProof/>
          <w:lang w:eastAsia="tr-TR"/>
        </w:rPr>
        <w:pict>
          <v:shape id="Resim 3" o:spid="_x0000_s1030" type="#_x0000_t75" style="position:absolute;margin-left:243.2pt;margin-top:9.95pt;width:108.75pt;height:61.5pt;z-index:-251672576;visibility:visible" wrapcoords="-149 0 -149 21337 21600 21337 21600 0 -149 0">
            <v:imagedata r:id="rId8" o:title=""/>
            <w10:wrap type="tight"/>
          </v:shape>
        </w:pict>
      </w:r>
    </w:p>
    <w:p w:rsidR="00302FEB" w:rsidRPr="004238C5" w:rsidRDefault="00302FEB" w:rsidP="004238C5"/>
    <w:p w:rsidR="00302FEB" w:rsidRPr="004238C5" w:rsidRDefault="00302FEB" w:rsidP="004238C5"/>
    <w:p w:rsidR="00302FEB" w:rsidRDefault="00302FEB" w:rsidP="004238C5">
      <w:r>
        <w:rPr>
          <w:noProof/>
          <w:lang w:eastAsia="tr-TR"/>
        </w:rPr>
        <w:pict>
          <v:rect id="_x0000_s1031" style="position:absolute;margin-left:447.2pt;margin-top:-.3pt;width:78.75pt;height:14.25pt;z-index:251673600"/>
        </w:pict>
      </w:r>
      <w:r>
        <w:rPr>
          <w:noProof/>
          <w:lang w:eastAsia="tr-TR"/>
        </w:rPr>
        <w:pict>
          <v:rect id="_x0000_s1032" style="position:absolute;margin-left:357.95pt;margin-top:-.3pt;width:78.75pt;height:14.25pt;z-index:251672576"/>
        </w:pict>
      </w:r>
      <w:r>
        <w:rPr>
          <w:noProof/>
          <w:lang w:eastAsia="tr-TR"/>
        </w:rPr>
        <w:pict>
          <v:rect id="_x0000_s1033" style="position:absolute;margin-left:253.7pt;margin-top:4.95pt;width:78.75pt;height:14.25pt;z-index:251671552"/>
        </w:pict>
      </w:r>
      <w:r>
        <w:rPr>
          <w:noProof/>
          <w:lang w:eastAsia="tr-TR"/>
        </w:rPr>
        <w:pict>
          <v:rect id="_x0000_s1034" style="position:absolute;margin-left:122.45pt;margin-top:4.95pt;width:78.75pt;height:14.25pt;z-index:251670528"/>
        </w:pict>
      </w:r>
      <w:r>
        <w:rPr>
          <w:noProof/>
          <w:lang w:eastAsia="tr-TR"/>
        </w:rPr>
        <w:pict>
          <v:rect id="_x0000_s1035" style="position:absolute;margin-left:12.95pt;margin-top:4.95pt;width:78.75pt;height:14.25pt;z-index:251669504"/>
        </w:pict>
      </w:r>
    </w:p>
    <w:p w:rsidR="00302FEB" w:rsidRPr="00E8431B" w:rsidRDefault="00302FEB" w:rsidP="004238C5">
      <w:pPr>
        <w:rPr>
          <w:sz w:val="24"/>
          <w:szCs w:val="24"/>
        </w:rPr>
      </w:pPr>
      <w:r w:rsidRPr="00E8431B">
        <w:rPr>
          <w:sz w:val="24"/>
          <w:szCs w:val="24"/>
        </w:rPr>
        <w:t>2-Aşağıdaki uzunlukları istenilen uzunluğa  tamamlayın.</w:t>
      </w:r>
    </w:p>
    <w:p w:rsidR="00302FEB" w:rsidRPr="00E8431B" w:rsidRDefault="00302FEB" w:rsidP="004238C5">
      <w:pPr>
        <w:rPr>
          <w:sz w:val="24"/>
          <w:szCs w:val="24"/>
        </w:rPr>
      </w:pPr>
      <w:r w:rsidRPr="00E8431B">
        <w:rPr>
          <w:sz w:val="24"/>
          <w:szCs w:val="24"/>
        </w:rPr>
        <w:t>45cm+.........=1m</w:t>
      </w:r>
      <w:r>
        <w:rPr>
          <w:sz w:val="24"/>
          <w:szCs w:val="24"/>
        </w:rPr>
        <w:t xml:space="preserve">               </w:t>
      </w:r>
      <w:r w:rsidRPr="00E8431B">
        <w:rPr>
          <w:sz w:val="24"/>
          <w:szCs w:val="24"/>
        </w:rPr>
        <w:t xml:space="preserve">  154cm+.........=2m</w:t>
      </w:r>
      <w:r>
        <w:rPr>
          <w:sz w:val="24"/>
          <w:szCs w:val="24"/>
        </w:rPr>
        <w:t xml:space="preserve">                 </w:t>
      </w:r>
      <w:r w:rsidRPr="00E8431B">
        <w:rPr>
          <w:sz w:val="24"/>
          <w:szCs w:val="24"/>
        </w:rPr>
        <w:t>350m+...........=1km                60mm+5cm+.........=3m</w:t>
      </w:r>
    </w:p>
    <w:p w:rsidR="00302FEB" w:rsidRPr="00E8431B" w:rsidRDefault="00302FEB" w:rsidP="004238C5">
      <w:pPr>
        <w:rPr>
          <w:sz w:val="24"/>
          <w:szCs w:val="24"/>
        </w:rPr>
      </w:pPr>
      <w:r w:rsidRPr="00E8431B">
        <w:rPr>
          <w:sz w:val="24"/>
          <w:szCs w:val="24"/>
        </w:rPr>
        <w:t>35cm+.......=1m                   45cm+.........=2m</w:t>
      </w:r>
      <w:r>
        <w:rPr>
          <w:sz w:val="24"/>
          <w:szCs w:val="24"/>
        </w:rPr>
        <w:t xml:space="preserve">                   </w:t>
      </w:r>
      <w:r w:rsidRPr="00E8431B">
        <w:rPr>
          <w:sz w:val="24"/>
          <w:szCs w:val="24"/>
        </w:rPr>
        <w:t xml:space="preserve"> 68hm+.........=8km                  192mm+85cm+.......=2m</w:t>
      </w:r>
    </w:p>
    <w:p w:rsidR="00302FEB" w:rsidRPr="00E8431B" w:rsidRDefault="00302FEB" w:rsidP="004238C5">
      <w:pPr>
        <w:rPr>
          <w:sz w:val="24"/>
          <w:szCs w:val="24"/>
        </w:rPr>
      </w:pPr>
      <w:r w:rsidRPr="00E8431B">
        <w:rPr>
          <w:sz w:val="24"/>
          <w:szCs w:val="24"/>
        </w:rPr>
        <w:t>125cm+......=2m                 500mm+........1m</w:t>
      </w:r>
      <w:r>
        <w:rPr>
          <w:sz w:val="24"/>
          <w:szCs w:val="24"/>
        </w:rPr>
        <w:t xml:space="preserve">                 </w:t>
      </w:r>
      <w:r w:rsidRPr="00E8431B">
        <w:rPr>
          <w:sz w:val="24"/>
          <w:szCs w:val="24"/>
        </w:rPr>
        <w:t xml:space="preserve">   60dam+........=2km                 40dm+500cm+......=10m</w:t>
      </w:r>
    </w:p>
    <w:p w:rsidR="00302FEB" w:rsidRPr="00E8431B" w:rsidRDefault="00302FEB" w:rsidP="002C3F3B">
      <w:pPr>
        <w:rPr>
          <w:sz w:val="24"/>
          <w:szCs w:val="24"/>
        </w:rPr>
      </w:pPr>
      <w:r>
        <w:rPr>
          <w:noProof/>
          <w:lang w:eastAsia="tr-TR"/>
        </w:rPr>
        <w:pict>
          <v:shapetype id="_x0000_t32" coordsize="21600,21600" o:spt="32" o:oned="t" path="m,l21600,21600e" filled="f">
            <v:path arrowok="t" fillok="f" o:connecttype="none"/>
            <o:lock v:ext="edit" shapetype="t"/>
          </v:shapetype>
          <v:shape id="_x0000_s1036" type="#_x0000_t32" style="position:absolute;margin-left:91.7pt;margin-top:106.05pt;width:83.25pt;height:81.75pt;z-index:251655168" o:connectortype="straight">
            <v:stroke endarrow="block"/>
          </v:shape>
        </w:pict>
      </w:r>
      <w:r>
        <w:rPr>
          <w:noProof/>
          <w:lang w:eastAsia="tr-TR"/>
        </w:rPr>
        <w:pict>
          <v:shape id="_x0000_s1037" type="#_x0000_t32" style="position:absolute;margin-left:230.45pt;margin-top:123.3pt;width:149.25pt;height:118.5pt;flip:x;z-index:251652096" o:connectortype="straight">
            <v:stroke endarrow="block"/>
          </v:shape>
        </w:pict>
      </w:r>
      <w:r>
        <w:rPr>
          <w:noProof/>
          <w:lang w:eastAsia="tr-TR"/>
        </w:rPr>
        <w:pict>
          <v:shape id="_x0000_s1038" type="#_x0000_t32" style="position:absolute;margin-left:230.45pt;margin-top:113.55pt;width:144.75pt;height:114.8pt;flip:x;z-index:251654144" o:connectortype="straight">
            <v:stroke endarrow="block"/>
          </v:shape>
        </w:pict>
      </w:r>
      <w:r>
        <w:rPr>
          <w:noProof/>
          <w:lang w:eastAsia="tr-TR"/>
        </w:rPr>
        <w:pict>
          <v:shape id="_x0000_s1039" type="#_x0000_t32" style="position:absolute;margin-left:81.2pt;margin-top:113.55pt;width:93.75pt;height:93pt;z-index:251651072" o:connectortype="straight">
            <v:stroke endarrow="block"/>
          </v:shape>
        </w:pict>
      </w:r>
      <w:r>
        <w:rPr>
          <w:noProof/>
          <w:lang w:eastAsia="tr-TR"/>
        </w:rPr>
        <w:pict>
          <v:shape id="_x0000_s1040" type="#_x0000_t32" style="position:absolute;margin-left:117.2pt;margin-top:83.55pt;width:258pt;height:0;z-index:251653120" o:connectortype="straight">
            <v:stroke endarrow="block"/>
          </v:shape>
        </w:pict>
      </w:r>
      <w:r>
        <w:rPr>
          <w:noProof/>
          <w:lang w:eastAsia="tr-TR"/>
        </w:rPr>
        <w:pict>
          <v:shape id="_x0000_s1041" type="#_x0000_t32" style="position:absolute;margin-left:117.2pt;margin-top:71.55pt;width:258pt;height:0;z-index:251650048" o:connectortype="straight">
            <v:stroke endarrow="block"/>
          </v:shape>
        </w:pict>
      </w:r>
      <w:r>
        <w:rPr>
          <w:noProof/>
          <w:lang w:eastAsia="tr-TR"/>
        </w:rPr>
        <w:pict>
          <v:shape id="Resim 8" o:spid="_x0000_s1042" type="#_x0000_t75" style="position:absolute;margin-left:375.2pt;margin-top:59.55pt;width:48.75pt;height:69pt;z-index:-251668480;visibility:visible" wrapcoords="-332 0 -332 21365 21600 21365 21600 0 -332 0">
            <v:imagedata r:id="rId9" o:title=""/>
            <w10:wrap type="tight"/>
          </v:shape>
        </w:pict>
      </w:r>
      <w:r>
        <w:rPr>
          <w:noProof/>
          <w:lang w:eastAsia="tr-TR"/>
        </w:rPr>
        <w:pict>
          <v:shape id="Resim 9" o:spid="_x0000_s1043" type="#_x0000_t75" style="position:absolute;margin-left:174.2pt;margin-top:179.55pt;width:65.25pt;height:65.25pt;z-index:-251667456;visibility:visible" wrapcoords="-248 0 -248 21352 21600 21352 21600 0 -248 0">
            <v:imagedata r:id="rId10" o:title=""/>
            <w10:wrap type="tight"/>
          </v:shape>
        </w:pict>
      </w:r>
      <w:r w:rsidRPr="00E8431B">
        <w:rPr>
          <w:sz w:val="24"/>
          <w:szCs w:val="24"/>
        </w:rPr>
        <w:t>3-</w:t>
      </w:r>
      <w:r>
        <w:rPr>
          <w:noProof/>
          <w:lang w:eastAsia="tr-TR"/>
        </w:rPr>
        <w:pict>
          <v:shape id="Resim 7" o:spid="_x0000_s1044" type="#_x0000_t75" style="position:absolute;margin-left:10.7pt;margin-top:52.05pt;width:94.45pt;height:63pt;z-index:-251669504;visibility:visible;mso-position-horizontal-relative:text;mso-position-vertical-relative:text">
            <v:imagedata r:id="rId11" o:title=""/>
          </v:shape>
        </w:pict>
      </w:r>
    </w:p>
    <w:p w:rsidR="00302FEB" w:rsidRPr="00E8431B" w:rsidRDefault="00302FEB" w:rsidP="002C3F3B">
      <w:pPr>
        <w:tabs>
          <w:tab w:val="left" w:pos="2775"/>
        </w:tabs>
        <w:rPr>
          <w:sz w:val="24"/>
          <w:szCs w:val="24"/>
        </w:rPr>
      </w:pPr>
      <w:r w:rsidRPr="00E8431B">
        <w:rPr>
          <w:sz w:val="24"/>
          <w:szCs w:val="24"/>
        </w:rPr>
        <w:tab/>
        <w:t xml:space="preserve">              350km                                                                                                    </w:t>
      </w:r>
    </w:p>
    <w:p w:rsidR="00302FEB" w:rsidRDefault="00302FEB" w:rsidP="002C3F3B">
      <w:pPr>
        <w:tabs>
          <w:tab w:val="left" w:pos="2775"/>
        </w:tabs>
      </w:pPr>
    </w:p>
    <w:p w:rsidR="00302FEB" w:rsidRDefault="00302FEB" w:rsidP="002C3F3B">
      <w:pPr>
        <w:tabs>
          <w:tab w:val="left" w:pos="2775"/>
        </w:tabs>
      </w:pPr>
    </w:p>
    <w:p w:rsidR="00302FEB" w:rsidRDefault="00302FEB" w:rsidP="002C3F3B">
      <w:pPr>
        <w:tabs>
          <w:tab w:val="left" w:pos="2775"/>
        </w:tabs>
      </w:pPr>
    </w:p>
    <w:p w:rsidR="00302FEB" w:rsidRDefault="00302FEB" w:rsidP="002C3F3B">
      <w:pPr>
        <w:tabs>
          <w:tab w:val="left" w:pos="2775"/>
        </w:tabs>
      </w:pPr>
      <w:r>
        <w:t xml:space="preserve">                                 </w:t>
      </w:r>
    </w:p>
    <w:p w:rsidR="00302FEB" w:rsidRDefault="00302FEB" w:rsidP="002C3F3B">
      <w:pPr>
        <w:tabs>
          <w:tab w:val="left" w:pos="2775"/>
        </w:tabs>
      </w:pPr>
      <w:r>
        <w:t xml:space="preserve">                                        120km</w:t>
      </w:r>
    </w:p>
    <w:p w:rsidR="00302FEB" w:rsidRDefault="00302FEB" w:rsidP="002C3F3B">
      <w:pPr>
        <w:tabs>
          <w:tab w:val="left" w:pos="2775"/>
        </w:tabs>
      </w:pPr>
      <w:r>
        <w:t xml:space="preserve">                                                                                                              225km</w:t>
      </w:r>
    </w:p>
    <w:p w:rsidR="00302FEB" w:rsidRPr="002C3F3B" w:rsidRDefault="00302FEB" w:rsidP="002C3F3B"/>
    <w:p w:rsidR="00302FEB" w:rsidRPr="002C3F3B" w:rsidRDefault="00302FEB" w:rsidP="002C3F3B"/>
    <w:p w:rsidR="00302FEB" w:rsidRDefault="00302FEB" w:rsidP="002C3F3B"/>
    <w:p w:rsidR="00302FEB" w:rsidRPr="00E8431B" w:rsidRDefault="00302FEB" w:rsidP="002C3F3B">
      <w:pPr>
        <w:rPr>
          <w:sz w:val="24"/>
          <w:szCs w:val="24"/>
        </w:rPr>
      </w:pPr>
      <w:r w:rsidRPr="00E8431B">
        <w:rPr>
          <w:sz w:val="24"/>
          <w:szCs w:val="24"/>
        </w:rPr>
        <w:t>A’ şehrinden yola çıkan bir otomobil  B’ şehrine uğradıktan sonra C’ şehrine gitmiştir.Bu otomobil kaç km yol gitmiştir?</w:t>
      </w:r>
    </w:p>
    <w:p w:rsidR="00302FEB" w:rsidRPr="00E8431B" w:rsidRDefault="00302FEB" w:rsidP="002C3F3B">
      <w:pPr>
        <w:rPr>
          <w:sz w:val="24"/>
          <w:szCs w:val="24"/>
        </w:rPr>
      </w:pPr>
    </w:p>
    <w:p w:rsidR="00302FEB" w:rsidRDefault="00302FEB" w:rsidP="002C3F3B">
      <w:pPr>
        <w:rPr>
          <w:sz w:val="24"/>
          <w:szCs w:val="24"/>
        </w:rPr>
      </w:pPr>
      <w:r>
        <w:rPr>
          <w:noProof/>
          <w:lang w:eastAsia="tr-TR"/>
        </w:rPr>
        <w:pict>
          <v:shape id="Resim 10" o:spid="_x0000_s1045" type="#_x0000_t75" style="position:absolute;margin-left:37.4pt;margin-top:23.25pt;width:133.5pt;height:131.25pt;rotation:-9100375fd;z-index:-251660288;visibility:visible">
            <v:imagedata r:id="rId12" o:title=""/>
          </v:shape>
        </w:pict>
      </w:r>
      <w:r w:rsidRPr="00E8431B">
        <w:rPr>
          <w:sz w:val="24"/>
          <w:szCs w:val="24"/>
        </w:rPr>
        <w:t>4-A’ şehrinde çıkan otomobil B’şehrine ,  oradanda    C’şehrine gitmek yerine A’şehrinden  çıkıp   C’şehrine  gitseydi   kaç km daha az yol gidecekti?</w:t>
      </w:r>
    </w:p>
    <w:p w:rsidR="00302FEB" w:rsidRPr="00E8431B" w:rsidRDefault="00302FEB" w:rsidP="002C3F3B">
      <w:pPr>
        <w:rPr>
          <w:sz w:val="24"/>
          <w:szCs w:val="24"/>
        </w:rPr>
      </w:pPr>
    </w:p>
    <w:p w:rsidR="00302FEB" w:rsidRDefault="00302FEB" w:rsidP="002C3F3B"/>
    <w:p w:rsidR="00302FEB" w:rsidRDefault="00302FEB" w:rsidP="002C3F3B">
      <w:r>
        <w:t xml:space="preserve">                                                                          </w:t>
      </w:r>
    </w:p>
    <w:p w:rsidR="00302FEB" w:rsidRPr="00E8431B" w:rsidRDefault="00302FEB" w:rsidP="002C3F3B">
      <w:pPr>
        <w:rPr>
          <w:sz w:val="24"/>
          <w:szCs w:val="24"/>
        </w:rPr>
      </w:pPr>
      <w:r>
        <w:rPr>
          <w:noProof/>
          <w:lang w:eastAsia="tr-TR"/>
        </w:rPr>
        <w:pict>
          <v:shape id="_x0000_s1046" type="#_x0000_t32" style="position:absolute;margin-left:30.2pt;margin-top:21.6pt;width:87pt;height:0;z-index:251657216" o:connectortype="straight"/>
        </w:pict>
      </w:r>
      <w:r>
        <w:t xml:space="preserve">5-         0            5          10                                       </w:t>
      </w:r>
      <w:r w:rsidRPr="00E8431B">
        <w:rPr>
          <w:sz w:val="24"/>
          <w:szCs w:val="24"/>
        </w:rPr>
        <w:t>Şekildeki ipin uzunluğu kaç şekilde gösterilebilir?</w:t>
      </w:r>
    </w:p>
    <w:p w:rsidR="00302FEB" w:rsidRPr="00E8431B" w:rsidRDefault="00302FEB" w:rsidP="002C3F3B">
      <w:pPr>
        <w:rPr>
          <w:sz w:val="24"/>
          <w:szCs w:val="24"/>
        </w:rPr>
      </w:pPr>
    </w:p>
    <w:p w:rsidR="00302FEB" w:rsidRPr="00E8431B" w:rsidRDefault="00302FEB" w:rsidP="002C3F3B">
      <w:pPr>
        <w:rPr>
          <w:sz w:val="24"/>
          <w:szCs w:val="24"/>
        </w:rPr>
      </w:pPr>
    </w:p>
    <w:p w:rsidR="00302FEB" w:rsidRPr="00E8431B" w:rsidRDefault="00302FEB" w:rsidP="002C3F3B">
      <w:pPr>
        <w:rPr>
          <w:sz w:val="24"/>
          <w:szCs w:val="24"/>
        </w:rPr>
      </w:pPr>
      <w:r w:rsidRPr="00E8431B">
        <w:rPr>
          <w:sz w:val="24"/>
          <w:szCs w:val="24"/>
        </w:rPr>
        <w:t>6-Aynı yol üzerindeki üç köyden Yeşil  Köy,Orman Köye 18 km  uzak,Tepe Köyde ,Yeşil Köye 15 km uzak  .Orman Köy ile Tepe Köy arası kaç   metredir?</w:t>
      </w:r>
    </w:p>
    <w:p w:rsidR="00302FEB" w:rsidRDefault="00302FEB" w:rsidP="002C3F3B"/>
    <w:p w:rsidR="00302FEB" w:rsidRDefault="00302FEB" w:rsidP="002C3F3B"/>
    <w:p w:rsidR="00302FEB" w:rsidRPr="00E8431B" w:rsidRDefault="00302FEB" w:rsidP="002C3F3B">
      <w:pPr>
        <w:rPr>
          <w:sz w:val="24"/>
          <w:szCs w:val="24"/>
        </w:rPr>
      </w:pPr>
      <w:r w:rsidRPr="00E8431B">
        <w:rPr>
          <w:sz w:val="24"/>
          <w:szCs w:val="24"/>
        </w:rPr>
        <w:t>7-Ece yerden yüksekliği55cm olan sandalyeye çıktığında ağabeyinin boyundan 12 cm kısa kalıyor.Ece’nin boyu 1m15cm olduğuna göre ağabeyinin boyu kaç cm ‘dir?</w:t>
      </w:r>
    </w:p>
    <w:p w:rsidR="00302FEB" w:rsidRPr="00E8431B" w:rsidRDefault="00302FEB" w:rsidP="002C3F3B">
      <w:pPr>
        <w:rPr>
          <w:sz w:val="24"/>
          <w:szCs w:val="24"/>
        </w:rPr>
      </w:pPr>
    </w:p>
    <w:p w:rsidR="00302FEB" w:rsidRDefault="00302FEB" w:rsidP="002C3F3B"/>
    <w:p w:rsidR="00302FEB" w:rsidRDefault="00302FEB" w:rsidP="002C3F3B">
      <w:pPr>
        <w:rPr>
          <w:sz w:val="24"/>
          <w:szCs w:val="24"/>
        </w:rPr>
      </w:pPr>
      <w:r w:rsidRPr="00E8431B">
        <w:rPr>
          <w:sz w:val="24"/>
          <w:szCs w:val="24"/>
        </w:rPr>
        <w:t>8-</w:t>
      </w:r>
      <w:r>
        <w:rPr>
          <w:sz w:val="24"/>
          <w:szCs w:val="24"/>
        </w:rPr>
        <w:t>Ayberk’in bir adımı 35cm’dir.Bahçelerinin etrafını  420 adımda dolaştığına göre  bahçenin çevresi kaç metre dir?</w:t>
      </w:r>
    </w:p>
    <w:p w:rsidR="00302FEB" w:rsidRDefault="00302FEB" w:rsidP="002C3F3B">
      <w:pPr>
        <w:rPr>
          <w:sz w:val="24"/>
          <w:szCs w:val="24"/>
        </w:rPr>
      </w:pPr>
    </w:p>
    <w:p w:rsidR="00302FEB" w:rsidRDefault="00302FEB" w:rsidP="002C3F3B">
      <w:pPr>
        <w:rPr>
          <w:sz w:val="24"/>
          <w:szCs w:val="24"/>
        </w:rPr>
      </w:pPr>
    </w:p>
    <w:p w:rsidR="00302FEB" w:rsidRDefault="00302FEB" w:rsidP="002C3F3B">
      <w:pPr>
        <w:rPr>
          <w:sz w:val="24"/>
          <w:szCs w:val="24"/>
        </w:rPr>
      </w:pPr>
      <w:r>
        <w:rPr>
          <w:sz w:val="24"/>
          <w:szCs w:val="24"/>
        </w:rPr>
        <w:t>9-Bir manifaturacı  kumaşın önce 4000mm’sini,   sonra 6m ‘sini, en sonda 500cm’sini satıyor.Geriye 3m kumaş kaldığına göre başlangıçta kaç m kumaş vardı?</w:t>
      </w:r>
    </w:p>
    <w:p w:rsidR="00302FEB" w:rsidRDefault="00302FEB" w:rsidP="002C3F3B">
      <w:pPr>
        <w:rPr>
          <w:sz w:val="24"/>
          <w:szCs w:val="24"/>
        </w:rPr>
      </w:pPr>
      <w:r>
        <w:rPr>
          <w:noProof/>
          <w:lang w:eastAsia="tr-TR"/>
        </w:rPr>
        <w:pict>
          <v:shape id="Resim 11" o:spid="_x0000_s1047" type="#_x0000_t75" style="position:absolute;margin-left:30.95pt;margin-top:17pt;width:102pt;height:93.75pt;z-index:-251658240;visibility:visible">
            <v:imagedata r:id="rId13" o:title=""/>
          </v:shape>
        </w:pict>
      </w:r>
    </w:p>
    <w:p w:rsidR="00302FEB" w:rsidRDefault="00302FEB" w:rsidP="002C3F3B">
      <w:pPr>
        <w:rPr>
          <w:sz w:val="24"/>
          <w:szCs w:val="24"/>
        </w:rPr>
      </w:pPr>
    </w:p>
    <w:p w:rsidR="00302FEB" w:rsidRDefault="00302FEB" w:rsidP="002C3F3B">
      <w:pPr>
        <w:rPr>
          <w:sz w:val="24"/>
          <w:szCs w:val="24"/>
        </w:rPr>
      </w:pPr>
      <w:r>
        <w:rPr>
          <w:sz w:val="24"/>
          <w:szCs w:val="24"/>
        </w:rPr>
        <w:t xml:space="preserve">                                            </w:t>
      </w:r>
    </w:p>
    <w:p w:rsidR="00302FEB" w:rsidRDefault="00302FEB" w:rsidP="002C3F3B">
      <w:pPr>
        <w:rPr>
          <w:sz w:val="24"/>
          <w:szCs w:val="24"/>
        </w:rPr>
      </w:pPr>
      <w:r>
        <w:rPr>
          <w:sz w:val="24"/>
          <w:szCs w:val="24"/>
        </w:rPr>
        <w:t xml:space="preserve">10-                                             Bir terzi elindeki 12 ‘m kumaştan     520 cm ‘lik  iki tane pantolon,  </w:t>
      </w:r>
    </w:p>
    <w:p w:rsidR="00302FEB" w:rsidRDefault="00302FEB" w:rsidP="002C3F3B">
      <w:pPr>
        <w:rPr>
          <w:sz w:val="24"/>
          <w:szCs w:val="24"/>
        </w:rPr>
      </w:pPr>
      <w:r>
        <w:rPr>
          <w:sz w:val="24"/>
          <w:szCs w:val="24"/>
        </w:rPr>
        <w:t xml:space="preserve">                                                 380cm den de      3 tane gömlek dikiyor. Geriye kalan kumaş kaç cm’dir? </w:t>
      </w:r>
    </w:p>
    <w:p w:rsidR="00302FEB" w:rsidRPr="00120916" w:rsidRDefault="00302FEB" w:rsidP="00120916">
      <w:pPr>
        <w:rPr>
          <w:sz w:val="24"/>
          <w:szCs w:val="24"/>
        </w:rPr>
      </w:pPr>
    </w:p>
    <w:p w:rsidR="00302FEB" w:rsidRDefault="00302FEB" w:rsidP="00120916">
      <w:pPr>
        <w:rPr>
          <w:sz w:val="24"/>
          <w:szCs w:val="24"/>
        </w:rPr>
      </w:pPr>
    </w:p>
    <w:p w:rsidR="00302FEB" w:rsidRDefault="00302FEB" w:rsidP="00120916">
      <w:pPr>
        <w:rPr>
          <w:sz w:val="24"/>
          <w:szCs w:val="24"/>
        </w:rPr>
      </w:pPr>
      <w:r>
        <w:rPr>
          <w:noProof/>
          <w:lang w:eastAsia="tr-TR"/>
        </w:rPr>
        <w:pict>
          <v:shape id="_x0000_s1048" type="#_x0000_t75" style="position:absolute;margin-left:375.95pt;margin-top:24.45pt;width:122.25pt;height:76.5pt;z-index:-251650048;visibility:visible" wrapcoords="5831 635 4108 1482 1060 3812 795 4447 265 6776 133 17576 133 19694 2253 20753 5963 20753 16432 20753 19612 17576 20142 17576 21202 15247 21335 7412 21070 1694 18817 847 11794 635 5831 635">
            <v:imagedata r:id="rId14" o:title=""/>
            <w10:wrap type="tight"/>
          </v:shape>
        </w:pict>
      </w:r>
      <w:r>
        <w:rPr>
          <w:noProof/>
          <w:lang w:eastAsia="tr-TR"/>
        </w:rPr>
        <w:pict>
          <v:shape id="_x0000_s1049" type="#_x0000_t75" style="position:absolute;margin-left:270.95pt;margin-top:19.2pt;width:65.55pt;height:71.25pt;z-index:-251655168;visibility:visible" wrapcoords="14400 682 9434 1137 6207 2501 6207 4320 4717 5229 1241 7958 248 9777 -248 12278 1241 15234 497 20918 2234 21373 11421 21373 12414 21373 13655 21373 18869 19326 18869 18872 21600 15234 13407 11596 16138 11596 20607 9322 19862 682 14400 682">
            <v:imagedata r:id="rId15" o:title=""/>
            <w10:wrap type="tight"/>
          </v:shape>
        </w:pict>
      </w:r>
      <w:r>
        <w:rPr>
          <w:noProof/>
          <w:lang w:eastAsia="tr-TR"/>
        </w:rPr>
        <w:pict>
          <v:shape id="Resim 1" o:spid="_x0000_s1050" type="#_x0000_t75" style="position:absolute;margin-left:153.95pt;margin-top:24.45pt;width:72.75pt;height:53.25pt;z-index:-251657216;visibility:visible" wrapcoords="1113 0 0 2434 0 3346 1113 4868 1113 21296 16478 21296 21377 21296 21600 20687 21600 0 1113 0">
            <v:imagedata r:id="rId16" o:title=""/>
            <w10:wrap type="tight"/>
          </v:shape>
        </w:pict>
      </w:r>
      <w:r>
        <w:rPr>
          <w:sz w:val="24"/>
          <w:szCs w:val="24"/>
        </w:rPr>
        <w:t>11-Aşağıdakilerin kullandıkları ölçü birimlerini yazın.</w:t>
      </w:r>
    </w:p>
    <w:p w:rsidR="00302FEB" w:rsidRDefault="00302FEB" w:rsidP="00120916">
      <w:pPr>
        <w:rPr>
          <w:sz w:val="24"/>
          <w:szCs w:val="24"/>
        </w:rPr>
      </w:pPr>
      <w:r>
        <w:rPr>
          <w:noProof/>
          <w:lang w:eastAsia="tr-TR"/>
        </w:rPr>
        <w:pict>
          <v:shape id="_x0000_s1051" type="#_x0000_t75" style="position:absolute;margin-left:38.45pt;margin-top:-.15pt;width:55.5pt;height:66pt;z-index:-251656192;visibility:visible" wrapcoords="5546 245 2043 4173 -292 8100 -292 12027 876 15955 2919 20373 7297 21109 9341 21109 12551 21109 15470 21109 20141 20373 21016 15955 21600 8100 19849 3191 13427 1227 6714 245 5546 245">
            <v:imagedata r:id="rId17" o:title=""/>
            <w10:wrap type="tight"/>
          </v:shape>
        </w:pict>
      </w:r>
      <w:r>
        <w:rPr>
          <w:sz w:val="24"/>
          <w:szCs w:val="24"/>
        </w:rPr>
        <w:t xml:space="preserve">                             </w:t>
      </w:r>
    </w:p>
    <w:p w:rsidR="00302FEB" w:rsidRDefault="00302FEB" w:rsidP="00120916">
      <w:pPr>
        <w:rPr>
          <w:sz w:val="24"/>
          <w:szCs w:val="24"/>
        </w:rPr>
      </w:pPr>
      <w:r>
        <w:rPr>
          <w:noProof/>
          <w:lang w:eastAsia="tr-TR"/>
        </w:rPr>
        <w:pict>
          <v:rect id="_x0000_s1052" style="position:absolute;margin-left:381.95pt;margin-top:59.2pt;width:78.75pt;height:14.25pt;z-index:251663360"/>
        </w:pict>
      </w:r>
      <w:r>
        <w:rPr>
          <w:noProof/>
          <w:lang w:eastAsia="tr-TR"/>
        </w:rPr>
        <w:pict>
          <v:rect id="_x0000_s1053" style="position:absolute;margin-left:260.45pt;margin-top:44.95pt;width:78.75pt;height:14.25pt;z-index:251664384"/>
        </w:pict>
      </w:r>
      <w:r>
        <w:rPr>
          <w:noProof/>
          <w:lang w:eastAsia="tr-TR"/>
        </w:rPr>
        <w:pict>
          <v:rect id="_x0000_s1054" style="position:absolute;margin-left:150.95pt;margin-top:44.95pt;width:78.75pt;height:14.25pt;z-index:251665408"/>
        </w:pict>
      </w:r>
      <w:r>
        <w:rPr>
          <w:noProof/>
          <w:lang w:eastAsia="tr-TR"/>
        </w:rPr>
        <w:pict>
          <v:rect id="_x0000_s1055" style="position:absolute;margin-left:15.95pt;margin-top:41.2pt;width:78.75pt;height:14.25pt;z-index:251662336"/>
        </w:pict>
      </w:r>
      <w:r>
        <w:rPr>
          <w:sz w:val="24"/>
          <w:szCs w:val="24"/>
        </w:rPr>
        <w:t xml:space="preserve">    </w:t>
      </w:r>
    </w:p>
    <w:p w:rsidR="00302FEB" w:rsidRDefault="00302FEB" w:rsidP="00120916">
      <w:pPr>
        <w:rPr>
          <w:sz w:val="24"/>
          <w:szCs w:val="24"/>
        </w:rPr>
      </w:pPr>
    </w:p>
    <w:p w:rsidR="00302FEB" w:rsidRDefault="00302FEB" w:rsidP="00120916">
      <w:pPr>
        <w:rPr>
          <w:sz w:val="24"/>
          <w:szCs w:val="24"/>
        </w:rPr>
      </w:pPr>
    </w:p>
    <w:p w:rsidR="00302FEB" w:rsidRDefault="00302FEB" w:rsidP="00120916">
      <w:pPr>
        <w:rPr>
          <w:sz w:val="24"/>
          <w:szCs w:val="24"/>
        </w:rPr>
      </w:pPr>
      <w:r>
        <w:rPr>
          <w:sz w:val="24"/>
          <w:szCs w:val="24"/>
        </w:rPr>
        <w:t xml:space="preserve">12-       </w:t>
      </w:r>
      <w:r>
        <w:rPr>
          <w:noProof/>
          <w:lang w:eastAsia="tr-TR"/>
        </w:rPr>
        <w:pict>
          <v:rect id="_x0000_s1056" style="position:absolute;margin-left:32.45pt;margin-top:19.35pt;width:114.75pt;height:57.75pt;z-index:251667456;mso-position-horizontal-relative:text;mso-position-vertical-relative:text"/>
        </w:pict>
      </w:r>
      <w:r>
        <w:rPr>
          <w:sz w:val="24"/>
          <w:szCs w:val="24"/>
        </w:rPr>
        <w:t xml:space="preserve">          16cm                                 </w:t>
      </w:r>
    </w:p>
    <w:p w:rsidR="00302FEB" w:rsidRDefault="00302FEB" w:rsidP="00C5121E">
      <w:pPr>
        <w:rPr>
          <w:sz w:val="24"/>
          <w:szCs w:val="24"/>
        </w:rPr>
      </w:pPr>
      <w:r>
        <w:rPr>
          <w:sz w:val="24"/>
          <w:szCs w:val="24"/>
        </w:rPr>
        <w:t xml:space="preserve">                                                                        Yandaki eş kenar üçgenin çevresi ile dikdörtgenin  çevresi       eşittir.</w:t>
      </w:r>
    </w:p>
    <w:p w:rsidR="00302FEB" w:rsidRDefault="00302FEB" w:rsidP="00C5121E">
      <w:pPr>
        <w:rPr>
          <w:sz w:val="24"/>
          <w:szCs w:val="24"/>
        </w:rPr>
      </w:pPr>
      <w:r>
        <w:rPr>
          <w:sz w:val="24"/>
          <w:szCs w:val="24"/>
        </w:rPr>
        <w:t xml:space="preserve">   8cm                                                                                 Dikdörtgenin kısa kenarı 8’cm,uzun kenarı 16 ‘cm dir.</w:t>
      </w:r>
    </w:p>
    <w:p w:rsidR="00302FEB" w:rsidRDefault="00302FEB" w:rsidP="00C5121E">
      <w:pPr>
        <w:rPr>
          <w:sz w:val="24"/>
          <w:szCs w:val="24"/>
        </w:rPr>
      </w:pP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57" type="#_x0000_t5" style="position:absolute;margin-left:32.45pt;margin-top:19.4pt;width:1in;height:57.75pt;z-index:251668480"/>
        </w:pict>
      </w:r>
      <w:r>
        <w:rPr>
          <w:sz w:val="24"/>
          <w:szCs w:val="24"/>
        </w:rPr>
        <w:t xml:space="preserve">                                                                                             üçgenin   bir kenar uzunluğu kaç cm’dir?    </w:t>
      </w:r>
    </w:p>
    <w:p w:rsidR="00302FEB" w:rsidRDefault="00302FEB" w:rsidP="00C5121E">
      <w:pPr>
        <w:rPr>
          <w:sz w:val="24"/>
          <w:szCs w:val="24"/>
        </w:rPr>
      </w:pPr>
      <w:r>
        <w:rPr>
          <w:sz w:val="24"/>
          <w:szCs w:val="24"/>
        </w:rPr>
        <w:t xml:space="preserve">                                                                                                                                                      </w:t>
      </w:r>
      <w:hyperlink r:id="rId18" w:history="1">
        <w:r>
          <w:rPr>
            <w:rStyle w:val="Hyperlink"/>
            <w:color w:val="C0C0C0"/>
            <w:sz w:val="16"/>
            <w:szCs w:val="16"/>
          </w:rPr>
          <w:t>www.sorubak.com</w:t>
        </w:r>
      </w:hyperlink>
      <w:r>
        <w:rPr>
          <w:sz w:val="24"/>
          <w:szCs w:val="24"/>
        </w:rPr>
        <w:t xml:space="preserve">            </w:t>
      </w:r>
    </w:p>
    <w:p w:rsidR="00302FEB" w:rsidRPr="00C5121E" w:rsidRDefault="00302FEB" w:rsidP="00C5121E">
      <w:pPr>
        <w:rPr>
          <w:sz w:val="24"/>
          <w:szCs w:val="24"/>
        </w:rPr>
      </w:pPr>
      <w:r>
        <w:rPr>
          <w:sz w:val="24"/>
          <w:szCs w:val="24"/>
        </w:rPr>
        <w:t xml:space="preserve">                                                                                                                                                              Ş.ŞAFAK</w:t>
      </w:r>
    </w:p>
    <w:sectPr w:rsidR="00302FEB" w:rsidRPr="00C5121E" w:rsidSect="00C5121E">
      <w:pgSz w:w="11906" w:h="16838"/>
      <w:pgMar w:top="993" w:right="282"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3CC"/>
    <w:rsid w:val="00113490"/>
    <w:rsid w:val="00120916"/>
    <w:rsid w:val="00194C60"/>
    <w:rsid w:val="001E73CC"/>
    <w:rsid w:val="001F63EC"/>
    <w:rsid w:val="002C3F3B"/>
    <w:rsid w:val="00302FEB"/>
    <w:rsid w:val="00322563"/>
    <w:rsid w:val="0037399B"/>
    <w:rsid w:val="004238C5"/>
    <w:rsid w:val="00465FBC"/>
    <w:rsid w:val="00921D09"/>
    <w:rsid w:val="00985FF9"/>
    <w:rsid w:val="009C1659"/>
    <w:rsid w:val="00A95B06"/>
    <w:rsid w:val="00AC463B"/>
    <w:rsid w:val="00C5121E"/>
    <w:rsid w:val="00C54C6F"/>
    <w:rsid w:val="00C70437"/>
    <w:rsid w:val="00C7264A"/>
    <w:rsid w:val="00E843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64A"/>
    <w:pPr>
      <w:spacing w:after="200"/>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E73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73CC"/>
    <w:rPr>
      <w:rFonts w:ascii="Tahoma" w:hAnsi="Tahoma" w:cs="Tahoma"/>
      <w:sz w:val="16"/>
      <w:szCs w:val="16"/>
    </w:rPr>
  </w:style>
  <w:style w:type="character" w:styleId="Hyperlink">
    <w:name w:val="Hyperlink"/>
    <w:basedOn w:val="DefaultParagraphFont"/>
    <w:uiPriority w:val="99"/>
    <w:rsid w:val="0037399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wmf"/><Relationship Id="rId1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wmf"/><Relationship Id="rId17" Type="http://schemas.openxmlformats.org/officeDocument/2006/relationships/image" Target="media/image14.wmf"/><Relationship Id="rId2" Type="http://schemas.openxmlformats.org/officeDocument/2006/relationships/settings" Target="settings.xml"/><Relationship Id="rId16" Type="http://schemas.openxmlformats.org/officeDocument/2006/relationships/image" Target="media/image13.w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8.jpeg"/><Relationship Id="rId5" Type="http://schemas.openxmlformats.org/officeDocument/2006/relationships/image" Target="media/image2.gif"/><Relationship Id="rId15" Type="http://schemas.openxmlformats.org/officeDocument/2006/relationships/image" Target="media/image12.wmf"/><Relationship Id="rId10" Type="http://schemas.openxmlformats.org/officeDocument/2006/relationships/image" Target="media/image7.jpeg"/><Relationship Id="rId19"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6.jpeg"/><Relationship Id="rId14"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TotalTime>
  <Pages>2</Pages>
  <Words>501</Words>
  <Characters>2862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edanur</cp:lastModifiedBy>
  <cp:revision>6</cp:revision>
  <dcterms:created xsi:type="dcterms:W3CDTF">2010-12-19T13:06:00Z</dcterms:created>
  <dcterms:modified xsi:type="dcterms:W3CDTF">2011-01-10T20:17:00Z</dcterms:modified>
</cp:coreProperties>
</file>